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96" w:type="dxa"/>
        <w:tblLook w:val="00A0"/>
      </w:tblPr>
      <w:tblGrid>
        <w:gridCol w:w="1120"/>
        <w:gridCol w:w="3960"/>
        <w:gridCol w:w="960"/>
        <w:gridCol w:w="1160"/>
        <w:gridCol w:w="1100"/>
        <w:gridCol w:w="1360"/>
      </w:tblGrid>
      <w:tr w:rsidR="00D61055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Default="00D610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D61055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Default="00D610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XXXIV</w:t>
            </w:r>
            <w:r w:rsidRPr="00174B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сессии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174B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созыва</w:t>
            </w:r>
          </w:p>
        </w:tc>
      </w:tr>
      <w:tr w:rsidR="00D61055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Default="00D610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Совета Выселковского сельского </w:t>
            </w:r>
          </w:p>
        </w:tc>
      </w:tr>
      <w:tr w:rsidR="00D61055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Default="00D610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поселения Выселковского района</w:t>
            </w:r>
          </w:p>
        </w:tc>
      </w:tr>
      <w:tr w:rsidR="00D61055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Default="00D610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29.04.2013 года № 1</w:t>
            </w:r>
          </w:p>
        </w:tc>
      </w:tr>
      <w:tr w:rsidR="00D61055" w:rsidRPr="006976CF" w:rsidTr="00CE3D1B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D61055" w:rsidRPr="006976CF" w:rsidTr="00C07C88">
        <w:trPr>
          <w:trHeight w:val="793"/>
        </w:trPr>
        <w:tc>
          <w:tcPr>
            <w:tcW w:w="96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целевых </w:t>
            </w:r>
            <w:r w:rsidRPr="00B937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программ, предусмотренных к финансированию из бюджета Выселковского сельского пос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еления Выселковского района за </w:t>
            </w:r>
            <w:r w:rsidRPr="00B937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2012 год</w:t>
            </w:r>
          </w:p>
        </w:tc>
      </w:tr>
      <w:tr w:rsidR="00D61055" w:rsidRPr="006976CF" w:rsidTr="00A6463C">
        <w:trPr>
          <w:trHeight w:val="175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btLr"/>
          </w:tcPr>
          <w:p w:rsidR="00D61055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1055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btLr"/>
          </w:tcPr>
          <w:p w:rsidR="00D61055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btLr"/>
          </w:tcPr>
          <w:p w:rsidR="00D61055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D61055" w:rsidRPr="006976CF" w:rsidTr="00A6463C">
        <w:trPr>
          <w:trHeight w:val="390"/>
        </w:trPr>
        <w:tc>
          <w:tcPr>
            <w:tcW w:w="1120" w:type="dxa"/>
            <w:tcBorders>
              <w:top w:val="single" w:sz="4" w:space="0" w:color="auto"/>
            </w:tcBorders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</w:tcBorders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«Развитие инженерных сетей на территории Выселковского сельского поселения Выселковского района» на 2012-2013 годы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:rsidR="00D61055" w:rsidRPr="00B93717" w:rsidRDefault="00D61055" w:rsidP="00FD41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3487,6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D61055" w:rsidRPr="00B93717" w:rsidRDefault="00D61055" w:rsidP="00FD41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3486,9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D61055" w:rsidRPr="00B93717" w:rsidRDefault="00D61055" w:rsidP="00FD41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61055" w:rsidRPr="006976CF" w:rsidTr="00A6463C">
        <w:trPr>
          <w:trHeight w:val="1690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4920" w:type="dxa"/>
            <w:gridSpan w:val="2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«Укрепление правопорядка, профилактика правонарушений, усиление борьбы с преступностью в Выселковском сельском поселении Выселковского района» на 2011-2012 годы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61055" w:rsidRPr="006976CF" w:rsidTr="00A6463C">
        <w:trPr>
          <w:trHeight w:val="645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4920" w:type="dxa"/>
            <w:gridSpan w:val="2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 «Молодежь Выселковского  сельского  поселения» на 2012 год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61055" w:rsidRPr="006976CF" w:rsidTr="00A6463C">
        <w:trPr>
          <w:trHeight w:val="846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4920" w:type="dxa"/>
            <w:gridSpan w:val="2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по защите  населения от  кровососущих насекомых и клещей на 2012 год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61055" w:rsidRPr="006976CF" w:rsidTr="00A6463C">
        <w:trPr>
          <w:trHeight w:val="945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4920" w:type="dxa"/>
            <w:gridSpan w:val="2"/>
            <w:vAlign w:val="bottom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Целевая Программа Выселковского сельского поселения «Компьютеризации  Выселковского сельского поселения» на 2012 год 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321,8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61055" w:rsidRPr="006976CF" w:rsidTr="00A6463C">
        <w:trPr>
          <w:trHeight w:val="975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4920" w:type="dxa"/>
            <w:gridSpan w:val="2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 «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малого  предпринимательства в Выселковском сельском  поселении на 2012 год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61055" w:rsidRPr="006976CF" w:rsidTr="00A6463C">
        <w:trPr>
          <w:trHeight w:val="286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4920" w:type="dxa"/>
            <w:gridSpan w:val="2"/>
            <w:vAlign w:val="bottom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информационного обслуживания  деятельности  администрации  и Совета Выселковского  сельского  поселения Выселковского района  на 2012год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61055" w:rsidRPr="006976CF" w:rsidTr="00A6463C">
        <w:trPr>
          <w:trHeight w:val="945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4920" w:type="dxa"/>
            <w:gridSpan w:val="2"/>
            <w:vAlign w:val="bottom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«Содействие занятости населения в Выселковском сельском поселении Выселковского района на 2012 год»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61055" w:rsidRPr="006976CF" w:rsidTr="00A6463C">
        <w:trPr>
          <w:trHeight w:val="444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4920" w:type="dxa"/>
            <w:gridSpan w:val="2"/>
            <w:vAlign w:val="bottom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Долгосрочная целевая программа «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муниципальной службы в муниципальном образовании Выселковского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сельского поселения» на 2011-2013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61055" w:rsidRPr="006976CF" w:rsidTr="00A6463C">
        <w:trPr>
          <w:trHeight w:val="742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4920" w:type="dxa"/>
            <w:gridSpan w:val="2"/>
            <w:vAlign w:val="bottom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Целевая Программа 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«Старшее поколение Выселковского сельского поселения» на 2012 год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D61055" w:rsidRPr="006976CF" w:rsidTr="00A6463C">
        <w:trPr>
          <w:trHeight w:val="1905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4920" w:type="dxa"/>
            <w:gridSpan w:val="2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«Стимулирование отдельных категорий работников муниципальных учреждений в сфере культуры, искусства и кинематографии Выселковского сельского поселения Выселковского района» на 2012 год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491,8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61055" w:rsidRPr="006976CF" w:rsidTr="00A6463C">
        <w:trPr>
          <w:trHeight w:val="2160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4920" w:type="dxa"/>
            <w:gridSpan w:val="2"/>
            <w:vAlign w:val="bottom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«Проведение работ по формированию и постановке на кадастровый учет земельных участков за счет средств местного бюджета, на которых расположены многоквартирные дома в границах территории Выселковского сельского поселения Выселковского района» на 2009-2012 годы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61055" w:rsidRPr="006976CF" w:rsidTr="00A6463C">
        <w:trPr>
          <w:trHeight w:val="1551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4920" w:type="dxa"/>
            <w:gridSpan w:val="2"/>
            <w:vAlign w:val="bottom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ниципальная адресная программа «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капитального ремонта многоквартирных домов в муниципальном образовании Выселковское сельское поселение в составе муниципального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образования Выселковский район»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2011-2012 годы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288,3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61055" w:rsidRPr="006976CF" w:rsidTr="00A6463C">
        <w:trPr>
          <w:trHeight w:val="885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4920" w:type="dxa"/>
            <w:gridSpan w:val="2"/>
            <w:vAlign w:val="bottom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 в Выселковском сельском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поселении Выселковского района»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2320,0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2318,0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61055" w:rsidRPr="006976CF" w:rsidTr="00A6463C">
        <w:trPr>
          <w:trHeight w:val="1043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4920" w:type="dxa"/>
            <w:gridSpan w:val="2"/>
            <w:vAlign w:val="bottom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«Поддержка возро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ждения и развития кубанского казачества в Выселковском сельском поселении Выселковского района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271,1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D61055" w:rsidRPr="006976CF" w:rsidTr="00A6463C">
        <w:trPr>
          <w:trHeight w:val="792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4920" w:type="dxa"/>
            <w:gridSpan w:val="2"/>
            <w:vAlign w:val="bottom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"Комплексное развитие пассажирского транспорта в Выселковском сельском поселении Выселковского района" на 2012-2015 годы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61055" w:rsidRPr="006976CF" w:rsidTr="00A6463C">
        <w:trPr>
          <w:trHeight w:val="615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4920" w:type="dxa"/>
            <w:gridSpan w:val="2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  Выселковского  района, всего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11023,1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10997,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61055" w:rsidRPr="006976CF" w:rsidTr="00A6463C">
        <w:trPr>
          <w:trHeight w:val="615"/>
        </w:trPr>
        <w:tc>
          <w:tcPr>
            <w:tcW w:w="1120" w:type="dxa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4920" w:type="dxa"/>
            <w:gridSpan w:val="2"/>
          </w:tcPr>
          <w:p w:rsidR="00D61055" w:rsidRPr="00B93717" w:rsidRDefault="00D61055" w:rsidP="00A646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муниципальных образований, всего</w:t>
            </w:r>
          </w:p>
        </w:tc>
        <w:tc>
          <w:tcPr>
            <w:tcW w:w="11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11023,1</w:t>
            </w:r>
          </w:p>
        </w:tc>
        <w:tc>
          <w:tcPr>
            <w:tcW w:w="110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10997,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0" w:type="dxa"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61055" w:rsidRPr="006976CF" w:rsidTr="00A6463C">
        <w:trPr>
          <w:trHeight w:val="315"/>
        </w:trPr>
        <w:tc>
          <w:tcPr>
            <w:tcW w:w="11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D61055" w:rsidRPr="006976CF" w:rsidTr="00B93717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D61055" w:rsidRPr="006976CF" w:rsidTr="00B93717">
        <w:trPr>
          <w:trHeight w:val="315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D61055" w:rsidRPr="006976CF" w:rsidTr="00B93717">
        <w:trPr>
          <w:trHeight w:val="315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сельского поселения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D61055" w:rsidRPr="006976CF" w:rsidTr="00B93717">
        <w:trPr>
          <w:trHeight w:val="315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</w:t>
            </w: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экономическим,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D61055" w:rsidRPr="006976CF" w:rsidTr="00B93717">
        <w:trPr>
          <w:trHeight w:val="315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производственным, финансовым                                      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D61055" w:rsidRPr="006976CF" w:rsidTr="00B93717">
        <w:trPr>
          <w:trHeight w:val="315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социальным вопросам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055" w:rsidRPr="00B93717" w:rsidRDefault="00D61055" w:rsidP="00B9371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Т.В.Миронова</w:t>
            </w:r>
          </w:p>
        </w:tc>
      </w:tr>
    </w:tbl>
    <w:p w:rsidR="00D61055" w:rsidRDefault="00D61055" w:rsidP="00C07C88"/>
    <w:sectPr w:rsidR="00D61055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717"/>
    <w:rsid w:val="000D705A"/>
    <w:rsid w:val="00174B01"/>
    <w:rsid w:val="001F318D"/>
    <w:rsid w:val="003A682A"/>
    <w:rsid w:val="003F4BB9"/>
    <w:rsid w:val="005503B6"/>
    <w:rsid w:val="006541AA"/>
    <w:rsid w:val="006976CF"/>
    <w:rsid w:val="007427A6"/>
    <w:rsid w:val="00A02431"/>
    <w:rsid w:val="00A41BF7"/>
    <w:rsid w:val="00A6463C"/>
    <w:rsid w:val="00AA068A"/>
    <w:rsid w:val="00B50353"/>
    <w:rsid w:val="00B67324"/>
    <w:rsid w:val="00B93717"/>
    <w:rsid w:val="00BE225D"/>
    <w:rsid w:val="00C07C88"/>
    <w:rsid w:val="00CB16CA"/>
    <w:rsid w:val="00CE3D1B"/>
    <w:rsid w:val="00D01FBC"/>
    <w:rsid w:val="00D61055"/>
    <w:rsid w:val="00FD4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7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540</Words>
  <Characters>3084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15</cp:revision>
  <cp:lastPrinted>2013-03-23T10:52:00Z</cp:lastPrinted>
  <dcterms:created xsi:type="dcterms:W3CDTF">2013-03-18T10:36:00Z</dcterms:created>
  <dcterms:modified xsi:type="dcterms:W3CDTF">2013-04-30T05:11:00Z</dcterms:modified>
</cp:coreProperties>
</file>